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75" w:rsidRDefault="00E87A75" w:rsidP="00E87A75">
      <w:pPr>
        <w:ind w:left="10635"/>
        <w:jc w:val="center"/>
        <w:rPr>
          <w:sz w:val="28"/>
          <w:szCs w:val="28"/>
        </w:rPr>
      </w:pPr>
      <w:bookmarkStart w:id="0" w:name="Par879"/>
      <w:bookmarkEnd w:id="0"/>
      <w:r>
        <w:rPr>
          <w:sz w:val="28"/>
          <w:szCs w:val="28"/>
        </w:rPr>
        <w:t xml:space="preserve">Приложение № </w:t>
      </w:r>
      <w:r w:rsidR="00517BC7">
        <w:rPr>
          <w:sz w:val="28"/>
          <w:szCs w:val="28"/>
        </w:rPr>
        <w:t>2</w:t>
      </w:r>
    </w:p>
    <w:p w:rsidR="00E87A75" w:rsidRDefault="00E87A75" w:rsidP="00E87A75">
      <w:pPr>
        <w:ind w:left="10635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7A75" w:rsidRDefault="00E87A75" w:rsidP="00E87A75">
      <w:pPr>
        <w:ind w:left="1063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A75" w:rsidRDefault="00E87A75" w:rsidP="00E87A75">
      <w:pPr>
        <w:ind w:left="10635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E87A75" w:rsidRDefault="00EA5ACC" w:rsidP="00E87A75">
      <w:pPr>
        <w:ind w:left="10635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10.03.2020 № 3</w:t>
      </w:r>
      <w:r>
        <w:rPr>
          <w:sz w:val="28"/>
          <w:szCs w:val="28"/>
          <w:u w:val="single"/>
        </w:rPr>
        <w:t>91</w:t>
      </w:r>
      <w:bookmarkStart w:id="1" w:name="_GoBack"/>
      <w:bookmarkEnd w:id="1"/>
    </w:p>
    <w:p w:rsidR="00E87A75" w:rsidRDefault="00A25443" w:rsidP="00C215B3">
      <w:pPr>
        <w:ind w:left="850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215B3" w:rsidRDefault="00A25443" w:rsidP="00DF7039">
      <w:pPr>
        <w:ind w:left="850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C64BED" w:rsidRPr="00517BC7" w:rsidRDefault="00C215B3" w:rsidP="00C64BED">
      <w:pPr>
        <w:ind w:left="8505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        </w:t>
      </w:r>
      <w:r w:rsidR="00DF7039">
        <w:rPr>
          <w:sz w:val="28"/>
          <w:szCs w:val="28"/>
        </w:rPr>
        <w:t xml:space="preserve">                              </w:t>
      </w:r>
      <w:r w:rsidRPr="00517BC7">
        <w:rPr>
          <w:sz w:val="28"/>
          <w:szCs w:val="28"/>
        </w:rPr>
        <w:t xml:space="preserve">                               </w:t>
      </w:r>
      <w:r w:rsidR="00A25443" w:rsidRPr="00517BC7">
        <w:rPr>
          <w:sz w:val="28"/>
          <w:szCs w:val="28"/>
        </w:rPr>
        <w:t xml:space="preserve">   </w:t>
      </w:r>
      <w:r w:rsidR="00C64BED" w:rsidRPr="00517BC7">
        <w:rPr>
          <w:sz w:val="28"/>
          <w:szCs w:val="28"/>
        </w:rPr>
        <w:t xml:space="preserve">Приложение № </w:t>
      </w:r>
      <w:r w:rsidR="00A25443" w:rsidRPr="00517BC7">
        <w:rPr>
          <w:sz w:val="28"/>
          <w:szCs w:val="28"/>
        </w:rPr>
        <w:t>4</w:t>
      </w:r>
    </w:p>
    <w:p w:rsidR="00C64BED" w:rsidRPr="00517BC7" w:rsidRDefault="00C64BED" w:rsidP="00A25443">
      <w:pPr>
        <w:spacing w:line="252" w:lineRule="auto"/>
        <w:ind w:left="8505"/>
        <w:jc w:val="right"/>
        <w:rPr>
          <w:sz w:val="28"/>
          <w:szCs w:val="28"/>
        </w:rPr>
      </w:pPr>
      <w:r w:rsidRPr="00517BC7">
        <w:rPr>
          <w:sz w:val="28"/>
          <w:szCs w:val="28"/>
        </w:rPr>
        <w:t xml:space="preserve">к муниципальной программе города Батайска «Управление </w:t>
      </w:r>
      <w:r w:rsidR="00A25443" w:rsidRPr="00517BC7">
        <w:rPr>
          <w:sz w:val="28"/>
          <w:szCs w:val="28"/>
        </w:rPr>
        <w:t xml:space="preserve">     </w:t>
      </w:r>
      <w:r w:rsidRPr="00517BC7">
        <w:rPr>
          <w:sz w:val="28"/>
          <w:szCs w:val="28"/>
        </w:rPr>
        <w:t>муниципальными финансами»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Расходы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областного бюджета, федерального бюджета, местного бюджета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и внебюджетных источников на реализацию муниципальной программы города Батайска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«Управление муниципальными финансами»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2269"/>
        <w:gridCol w:w="1844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C64BE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C64BED">
        <w:trPr>
          <w:trHeight w:val="120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2269"/>
        <w:gridCol w:w="1844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3E5FE9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013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34  319,6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29  549,1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B74013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013" w:rsidRDefault="00B74013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013" w:rsidRDefault="00B74013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34  319,6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29  549,1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</w:t>
            </w:r>
            <w:r>
              <w:rPr>
                <w:sz w:val="20"/>
                <w:szCs w:val="20"/>
              </w:rPr>
              <w:lastRenderedPageBreak/>
              <w:t xml:space="preserve">мма 1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долгосрочное </w:t>
            </w:r>
            <w:r>
              <w:rPr>
                <w:sz w:val="20"/>
                <w:szCs w:val="20"/>
              </w:rPr>
              <w:lastRenderedPageBreak/>
              <w:t>финансовое планирование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10  744,9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10  744,9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34713A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3D1FEB" w:rsidTr="003E5FE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23  574,7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19  224,0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11  894,6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11  894,6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D1FEB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EB" w:rsidRDefault="003D1FEB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EB" w:rsidRDefault="003D1FEB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23  574,7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19  224,0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11  894,6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11  894,6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3E5FE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17AE9">
      <w:pPr>
        <w:rPr>
          <w:sz w:val="24"/>
          <w:szCs w:val="24"/>
        </w:rPr>
      </w:pPr>
    </w:p>
    <w:p w:rsidR="00C64BED" w:rsidRPr="00517BC7" w:rsidRDefault="00C215B3" w:rsidP="00C215B3">
      <w:pPr>
        <w:ind w:left="8505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Начальник общего отдела </w:t>
      </w:r>
    </w:p>
    <w:p w:rsidR="00C215B3" w:rsidRPr="00517BC7" w:rsidRDefault="00C215B3" w:rsidP="00517BC7">
      <w:pPr>
        <w:ind w:left="8505" w:right="-313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Администрации города Батайска           </w:t>
      </w:r>
      <w:r w:rsidR="00517BC7">
        <w:rPr>
          <w:sz w:val="28"/>
          <w:szCs w:val="28"/>
        </w:rPr>
        <w:t xml:space="preserve">             </w:t>
      </w:r>
      <w:r w:rsidRPr="00517BC7">
        <w:rPr>
          <w:sz w:val="28"/>
          <w:szCs w:val="28"/>
        </w:rPr>
        <w:t xml:space="preserve">                                                                                                      В.С.</w:t>
      </w:r>
      <w:r w:rsidR="00C17AE9">
        <w:rPr>
          <w:sz w:val="28"/>
          <w:szCs w:val="28"/>
        </w:rPr>
        <w:t xml:space="preserve"> </w:t>
      </w:r>
      <w:proofErr w:type="spellStart"/>
      <w:r w:rsidRPr="00517BC7">
        <w:rPr>
          <w:sz w:val="28"/>
          <w:szCs w:val="28"/>
        </w:rPr>
        <w:t>Мирошникова</w:t>
      </w:r>
      <w:proofErr w:type="spellEnd"/>
    </w:p>
    <w:p w:rsidR="00C64BED" w:rsidRPr="00517BC7" w:rsidRDefault="00C64BED" w:rsidP="00C17AE9">
      <w:pPr>
        <w:rPr>
          <w:sz w:val="28"/>
          <w:szCs w:val="28"/>
        </w:rPr>
      </w:pPr>
    </w:p>
    <w:sectPr w:rsidR="00C64BED" w:rsidRPr="00517BC7" w:rsidSect="00C17AE9">
      <w:headerReference w:type="default" r:id="rId9"/>
      <w:footerReference w:type="even" r:id="rId10"/>
      <w:pgSz w:w="16840" w:h="11907" w:orient="landscape" w:code="9"/>
      <w:pgMar w:top="1701" w:right="851" w:bottom="851" w:left="1134" w:header="709" w:footer="709" w:gutter="0"/>
      <w:pgNumType w:start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475" w:rsidRDefault="00493475">
      <w:r>
        <w:separator/>
      </w:r>
    </w:p>
  </w:endnote>
  <w:endnote w:type="continuationSeparator" w:id="0">
    <w:p w:rsidR="00493475" w:rsidRDefault="0049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9A0" w:rsidRDefault="008C04CE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719A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719A0" w:rsidRDefault="001719A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475" w:rsidRDefault="00493475">
      <w:r>
        <w:separator/>
      </w:r>
    </w:p>
  </w:footnote>
  <w:footnote w:type="continuationSeparator" w:id="0">
    <w:p w:rsidR="00493475" w:rsidRDefault="00493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01425"/>
      <w:docPartObj>
        <w:docPartGallery w:val="Page Numbers (Top of Page)"/>
        <w:docPartUnique/>
      </w:docPartObj>
    </w:sdtPr>
    <w:sdtEndPr/>
    <w:sdtContent>
      <w:p w:rsidR="00C17AE9" w:rsidRDefault="00C17A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ACC">
          <w:rPr>
            <w:noProof/>
          </w:rPr>
          <w:t>8</w:t>
        </w:r>
        <w:r>
          <w:fldChar w:fldCharType="end"/>
        </w:r>
      </w:p>
    </w:sdtContent>
  </w:sdt>
  <w:p w:rsidR="00C17AE9" w:rsidRDefault="00C17A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29EE"/>
    <w:rsid w:val="00144947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77CBB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3BD3"/>
    <w:rsid w:val="002144FE"/>
    <w:rsid w:val="00214DCB"/>
    <w:rsid w:val="0023498F"/>
    <w:rsid w:val="00243008"/>
    <w:rsid w:val="00247C12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07EEE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4713A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D1FEB"/>
    <w:rsid w:val="003E5FE9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3475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6CEA"/>
    <w:rsid w:val="0051036C"/>
    <w:rsid w:val="00513665"/>
    <w:rsid w:val="00515D9C"/>
    <w:rsid w:val="00517197"/>
    <w:rsid w:val="00517BC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7BA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F3E"/>
    <w:rsid w:val="007169A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7DEC"/>
    <w:rsid w:val="007A333A"/>
    <w:rsid w:val="007A4180"/>
    <w:rsid w:val="007A5AF3"/>
    <w:rsid w:val="007B5DBC"/>
    <w:rsid w:val="007B6388"/>
    <w:rsid w:val="007C0A5F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84908"/>
    <w:rsid w:val="00885DF3"/>
    <w:rsid w:val="008A26EE"/>
    <w:rsid w:val="008B6AD3"/>
    <w:rsid w:val="008C04CE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47FCC"/>
    <w:rsid w:val="00965A19"/>
    <w:rsid w:val="00973FDE"/>
    <w:rsid w:val="00976437"/>
    <w:rsid w:val="00976535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6C5E"/>
    <w:rsid w:val="00B577C9"/>
    <w:rsid w:val="00B62CFB"/>
    <w:rsid w:val="00B63257"/>
    <w:rsid w:val="00B705D1"/>
    <w:rsid w:val="00B71F45"/>
    <w:rsid w:val="00B72D61"/>
    <w:rsid w:val="00B74013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7AE9"/>
    <w:rsid w:val="00C215B3"/>
    <w:rsid w:val="00C24928"/>
    <w:rsid w:val="00C34212"/>
    <w:rsid w:val="00C4180F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B02F9"/>
    <w:rsid w:val="00DB4D6B"/>
    <w:rsid w:val="00DB53F3"/>
    <w:rsid w:val="00DC2302"/>
    <w:rsid w:val="00DC3818"/>
    <w:rsid w:val="00DC5E09"/>
    <w:rsid w:val="00DD3FCB"/>
    <w:rsid w:val="00DE261D"/>
    <w:rsid w:val="00DE50C1"/>
    <w:rsid w:val="00DF7039"/>
    <w:rsid w:val="00E01FE0"/>
    <w:rsid w:val="00E04378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87A75"/>
    <w:rsid w:val="00E91850"/>
    <w:rsid w:val="00E94BBE"/>
    <w:rsid w:val="00E95176"/>
    <w:rsid w:val="00E9626F"/>
    <w:rsid w:val="00EA5ACC"/>
    <w:rsid w:val="00EB0B41"/>
    <w:rsid w:val="00EB12D2"/>
    <w:rsid w:val="00EB7157"/>
    <w:rsid w:val="00EC04C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6587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FCE3C-9105-44DC-A61D-C46877B42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2018-09-19T11:20:00Z</cp:lastPrinted>
  <dcterms:created xsi:type="dcterms:W3CDTF">2020-04-03T07:20:00Z</dcterms:created>
  <dcterms:modified xsi:type="dcterms:W3CDTF">2020-04-03T07:20:00Z</dcterms:modified>
</cp:coreProperties>
</file>